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8F058" w14:textId="77777777" w:rsidR="001B5D82" w:rsidRDefault="00DF3415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14:paraId="77ABCB47" w14:textId="77777777" w:rsidR="001B5D82" w:rsidRDefault="00DF3415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1BB5FBFB" w14:textId="77777777" w:rsidR="001B5D82" w:rsidRDefault="00DF3415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448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汉语写作与百科知识</w:t>
      </w:r>
    </w:p>
    <w:p w14:paraId="41E10FF7" w14:textId="77777777" w:rsidR="001B5D82" w:rsidRDefault="00DF3415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18FA740E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汉语写作与百科知识是翻译硕士入学考试业务课。考试对象为参加英语笔译和俄语笔译专业2026年全国硕士研究生入学考试的准考考生。</w:t>
      </w:r>
    </w:p>
    <w:p w14:paraId="15983AD0" w14:textId="77777777" w:rsidR="001B5D82" w:rsidRDefault="00DF3415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4E8B670B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1C45EAF6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14:paraId="3B01C9FF" w14:textId="77777777" w:rsidR="001B5D82" w:rsidRDefault="00DF3415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655CB44C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（一）百科知识</w:t>
      </w:r>
    </w:p>
    <w:p w14:paraId="4F7C84DC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1" w:name="OLE_LINK2"/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中国文学</w:t>
      </w:r>
    </w:p>
    <w:p w14:paraId="0953F6B8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中国哲学</w:t>
      </w:r>
    </w:p>
    <w:p w14:paraId="1DDF9C3F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 中国历史</w:t>
      </w:r>
    </w:p>
    <w:p w14:paraId="00E59E08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中国及世界地理</w:t>
      </w:r>
    </w:p>
    <w:p w14:paraId="37A4704E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中国政府政治、经济金融、法律法规、人文时政</w:t>
      </w:r>
    </w:p>
    <w:p w14:paraId="54562EE5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 中国翻译史</w:t>
      </w:r>
    </w:p>
    <w:p w14:paraId="34325F70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 西方文学</w:t>
      </w:r>
    </w:p>
    <w:p w14:paraId="6C328413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 西方哲学</w:t>
      </w:r>
    </w:p>
    <w:p w14:paraId="11279172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西方历史</w:t>
      </w:r>
    </w:p>
    <w:p w14:paraId="09027D4D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10. </w:t>
      </w:r>
      <w:bookmarkStart w:id="2" w:name="OLE_LINK1"/>
      <w:bookmarkEnd w:id="1"/>
      <w:r>
        <w:rPr>
          <w:rFonts w:ascii="仿宋" w:eastAsia="仿宋" w:hAnsi="仿宋" w:cs="仿宋" w:hint="eastAsia"/>
          <w:sz w:val="32"/>
          <w:szCs w:val="32"/>
        </w:rPr>
        <w:t>西方翻译</w:t>
      </w:r>
    </w:p>
    <w:p w14:paraId="457F7BEC" w14:textId="77777777" w:rsidR="001B5D82" w:rsidRDefault="00DF3415">
      <w:pPr>
        <w:pStyle w:val="ab"/>
        <w:spacing w:before="0" w:beforeAutospacing="0" w:after="0" w:afterAutospacing="0" w:line="360" w:lineRule="auto"/>
        <w:ind w:firstLineChars="200" w:firstLine="640"/>
        <w:jc w:val="both"/>
      </w:pPr>
      <w:r>
        <w:rPr>
          <w:rFonts w:ascii="仿宋" w:eastAsia="仿宋" w:hAnsi="仿宋" w:cs="仿宋" w:hint="eastAsia"/>
          <w:kern w:val="2"/>
          <w:sz w:val="32"/>
          <w:szCs w:val="32"/>
        </w:rPr>
        <w:t>要求考生对上述10个方面有一定的了解。解释出现在不同主题的短文中涉及上述内容的20个名词</w:t>
      </w:r>
      <w:r>
        <w:t>。</w:t>
      </w:r>
    </w:p>
    <w:p w14:paraId="15DEB300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（二）应用文写作</w:t>
      </w:r>
    </w:p>
    <w:p w14:paraId="7AC3442B" w14:textId="77777777" w:rsidR="001B5D82" w:rsidRDefault="00DF3415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考生根据所提供的信息和场景写一篇450字左右的应用文。要求言简意赅，凸显专业性、技术性和实用性。</w:t>
      </w:r>
    </w:p>
    <w:p w14:paraId="615CD92C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应用文类型包括：</w:t>
      </w:r>
    </w:p>
    <w:p w14:paraId="3AFE9EF0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说明书</w:t>
      </w:r>
    </w:p>
    <w:p w14:paraId="3E8652C0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会议通知</w:t>
      </w:r>
    </w:p>
    <w:bookmarkEnd w:id="2"/>
    <w:p w14:paraId="4791E987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商务信函</w:t>
      </w:r>
    </w:p>
    <w:p w14:paraId="25C30E18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备忘录</w:t>
      </w:r>
    </w:p>
    <w:p w14:paraId="5B91ECED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广告</w:t>
      </w:r>
    </w:p>
    <w:p w14:paraId="7DE8A9B4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（三）命题作文</w:t>
      </w:r>
    </w:p>
    <w:p w14:paraId="2366C6E4" w14:textId="77777777" w:rsidR="001B5D82" w:rsidRDefault="00DF3415">
      <w:pPr>
        <w:pStyle w:val="ab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试卷给出情景和题目，由考生根据提示及要求写出一篇不少于800字的现代汉语短文。体裁可以是说明文、议论文或应用文。要求文字通顺，用词得体，结构合理，文体恰当，文笔优美。</w:t>
      </w:r>
    </w:p>
    <w:p w14:paraId="2ABBA803" w14:textId="77777777" w:rsidR="008C2A8A" w:rsidRDefault="008C2A8A" w:rsidP="008C2A8A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附件1：试题导语参考</w:t>
      </w:r>
    </w:p>
    <w:p w14:paraId="6584AF52" w14:textId="77777777" w:rsidR="008C2A8A" w:rsidRPr="004A5183" w:rsidRDefault="008C2A8A" w:rsidP="008C2A8A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A5183">
        <w:rPr>
          <w:rFonts w:ascii="仿宋" w:eastAsia="仿宋" w:hAnsi="仿宋" w:cs="仿宋" w:hint="eastAsia"/>
          <w:sz w:val="32"/>
          <w:szCs w:val="32"/>
        </w:rPr>
        <w:t>考试题型共三种，试题满分为150分。各题型分值如下：</w:t>
      </w:r>
    </w:p>
    <w:p w14:paraId="7C293BE6" w14:textId="1C7C99D7" w:rsidR="008C2A8A" w:rsidRDefault="008C2A8A" w:rsidP="008C2A8A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</w:t>
      </w:r>
      <w:r w:rsidR="004A5183" w:rsidRPr="004A5183">
        <w:rPr>
          <w:rFonts w:ascii="仿宋" w:eastAsia="仿宋" w:hAnsi="仿宋" w:cs="仿宋" w:hint="eastAsia"/>
          <w:sz w:val="32"/>
          <w:szCs w:val="32"/>
        </w:rPr>
        <w:t>百科知识</w:t>
      </w:r>
      <w:r>
        <w:rPr>
          <w:rFonts w:ascii="仿宋" w:eastAsia="仿宋" w:hAnsi="仿宋" w:cs="仿宋" w:hint="eastAsia"/>
          <w:sz w:val="32"/>
          <w:szCs w:val="32"/>
        </w:rPr>
        <w:t>（20小题，共</w:t>
      </w:r>
      <w:r w:rsidR="004A5183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0分）</w:t>
      </w:r>
    </w:p>
    <w:p w14:paraId="54EBEB54" w14:textId="73269A34" w:rsidR="008C2A8A" w:rsidRDefault="008C2A8A" w:rsidP="008C2A8A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 w:rsidR="004A5183" w:rsidRPr="004A5183">
        <w:rPr>
          <w:rFonts w:ascii="仿宋" w:eastAsia="仿宋" w:hAnsi="仿宋" w:cs="仿宋" w:hint="eastAsia"/>
          <w:sz w:val="32"/>
          <w:szCs w:val="32"/>
        </w:rPr>
        <w:t>应用文写作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4A5183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小题，共</w:t>
      </w:r>
      <w:r w:rsidR="004A518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0分）</w:t>
      </w:r>
    </w:p>
    <w:p w14:paraId="79AFCA42" w14:textId="2AF6B993" w:rsidR="008C2A8A" w:rsidRDefault="008C2A8A" w:rsidP="008C2A8A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r w:rsidR="004A5183" w:rsidRPr="004A5183">
        <w:rPr>
          <w:rFonts w:ascii="仿宋" w:eastAsia="仿宋" w:hAnsi="仿宋" w:cs="仿宋" w:hint="eastAsia"/>
          <w:sz w:val="32"/>
          <w:szCs w:val="32"/>
        </w:rPr>
        <w:t>命题作文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4A5183">
        <w:rPr>
          <w:rFonts w:ascii="仿宋" w:eastAsia="仿宋" w:hAnsi="仿宋" w:cs="仿宋" w:hint="eastAsia"/>
          <w:sz w:val="32"/>
          <w:szCs w:val="32"/>
        </w:rPr>
        <w:t>1</w:t>
      </w:r>
      <w:bookmarkStart w:id="3" w:name="_GoBack"/>
      <w:bookmarkEnd w:id="3"/>
      <w:r>
        <w:rPr>
          <w:rFonts w:ascii="仿宋" w:eastAsia="仿宋" w:hAnsi="仿宋" w:cs="仿宋" w:hint="eastAsia"/>
          <w:sz w:val="32"/>
          <w:szCs w:val="32"/>
        </w:rPr>
        <w:t>小题，共</w:t>
      </w:r>
      <w:r w:rsidR="004A5183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0分）</w:t>
      </w:r>
    </w:p>
    <w:p w14:paraId="67EF3086" w14:textId="77777777" w:rsidR="008C2A8A" w:rsidRDefault="008C2A8A" w:rsidP="008C2A8A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注：试题导语信息最终以试题命制为准</w:t>
      </w:r>
    </w:p>
    <w:p w14:paraId="635EF710" w14:textId="5C571297" w:rsidR="001B5D82" w:rsidRDefault="00DF3415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 w:rsidR="008C2A8A"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：参考书目信息</w:t>
      </w:r>
    </w:p>
    <w:p w14:paraId="57C6D84A" w14:textId="77777777" w:rsidR="001B5D82" w:rsidRDefault="00DF3415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1.李国正.汉语写作与百科知识：首都师范大学出版社.2020年.</w:t>
      </w:r>
    </w:p>
    <w:bookmarkEnd w:id="0"/>
    <w:p w14:paraId="01BED432" w14:textId="77777777" w:rsidR="001B5D82" w:rsidRDefault="001B5D82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6543771C" w14:textId="77777777" w:rsidR="001B5D82" w:rsidRDefault="001B5D82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0C932DAD" w14:textId="77777777" w:rsidR="001B5D82" w:rsidRDefault="00DF3415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                院长签字：</w:t>
      </w:r>
    </w:p>
    <w:p w14:paraId="772A6021" w14:textId="77777777" w:rsidR="001B5D82" w:rsidRDefault="001B5D82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19D31307" w14:textId="77777777" w:rsidR="001B5D82" w:rsidRDefault="00DF3415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外国语学院（中俄学院）</w:t>
      </w:r>
    </w:p>
    <w:p w14:paraId="17B3052D" w14:textId="77777777" w:rsidR="001B5D82" w:rsidRDefault="00DF3415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17D719C4" w14:textId="51130CB4" w:rsidR="001B5D82" w:rsidRDefault="00DF3415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 2</w:t>
      </w:r>
      <w:r w:rsidR="002D5C31">
        <w:rPr>
          <w:rFonts w:ascii="宋体" w:hAnsi="宋体" w:cs="宋体" w:hint="eastAsia"/>
          <w:b/>
          <w:bCs/>
          <w:sz w:val="28"/>
          <w:szCs w:val="32"/>
        </w:rPr>
        <w:t>3</w:t>
      </w:r>
      <w:r>
        <w:rPr>
          <w:rFonts w:ascii="宋体" w:hAnsi="宋体" w:cs="宋体" w:hint="eastAsia"/>
          <w:b/>
          <w:bCs/>
          <w:sz w:val="28"/>
          <w:szCs w:val="32"/>
        </w:rPr>
        <w:t xml:space="preserve"> 日</w:t>
      </w:r>
    </w:p>
    <w:sectPr w:rsidR="001B5D82">
      <w:headerReference w:type="even" r:id="rId7"/>
      <w:footerReference w:type="even" r:id="rId8"/>
      <w:footerReference w:type="default" r:id="rId9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DC1E9" w14:textId="77777777" w:rsidR="00301C37" w:rsidRDefault="00301C37">
      <w:r>
        <w:separator/>
      </w:r>
    </w:p>
  </w:endnote>
  <w:endnote w:type="continuationSeparator" w:id="0">
    <w:p w14:paraId="1E3B8B4B" w14:textId="77777777" w:rsidR="00301C37" w:rsidRDefault="0030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6620343-88AE-4602-8B73-8C44AADD8DA1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  <w:embedRegular r:id="rId2" w:subsetted="1" w:fontKey="{E9EC01D7-C199-48A1-B50F-AFB5AD3ECE8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154E6DA-7D74-4351-8C82-3153E49FB6C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BF077" w14:textId="77777777" w:rsidR="001B5D82" w:rsidRDefault="001B5D82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B40F4" w14:textId="77777777" w:rsidR="001B5D82" w:rsidRDefault="001B5D82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758FE" w14:textId="77777777" w:rsidR="00301C37" w:rsidRDefault="00301C37">
      <w:r>
        <w:separator/>
      </w:r>
    </w:p>
  </w:footnote>
  <w:footnote w:type="continuationSeparator" w:id="0">
    <w:p w14:paraId="5D8C5F0C" w14:textId="77777777" w:rsidR="00301C37" w:rsidRDefault="00301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A293D" w14:textId="77777777" w:rsidR="001B5D82" w:rsidRDefault="001B5D82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5AF3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D82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5C31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1C37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183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6F45EF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2A8A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2E6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B9D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19FC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415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1C2D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5AF6B2D"/>
    <w:rsid w:val="05E506DB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8EB30F3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CC21F8A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961786"/>
    <w:rsid w:val="27DB22BB"/>
    <w:rsid w:val="2818701A"/>
    <w:rsid w:val="284B26FB"/>
    <w:rsid w:val="284C0668"/>
    <w:rsid w:val="286A4AB2"/>
    <w:rsid w:val="286C04FE"/>
    <w:rsid w:val="289020E4"/>
    <w:rsid w:val="28AE5672"/>
    <w:rsid w:val="28D56B7C"/>
    <w:rsid w:val="291A4C82"/>
    <w:rsid w:val="291F148A"/>
    <w:rsid w:val="2954748D"/>
    <w:rsid w:val="299A73DE"/>
    <w:rsid w:val="2A6B540D"/>
    <w:rsid w:val="2A8F529B"/>
    <w:rsid w:val="2AAC7BB3"/>
    <w:rsid w:val="2AEF74EB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69384A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A9504A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C12C6C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f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0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12</TotalTime>
  <Pages>3</Pages>
  <Words>115</Words>
  <Characters>660</Characters>
  <Application>Microsoft Office Word</Application>
  <DocSecurity>0</DocSecurity>
  <Lines>5</Lines>
  <Paragraphs>1</Paragraphs>
  <ScaleCrop>false</ScaleCrop>
  <Company>个人电脑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LENOVO</cp:lastModifiedBy>
  <cp:revision>7</cp:revision>
  <cp:lastPrinted>2023-06-08T07:25:00Z</cp:lastPrinted>
  <dcterms:created xsi:type="dcterms:W3CDTF">2025-06-26T08:51:00Z</dcterms:created>
  <dcterms:modified xsi:type="dcterms:W3CDTF">2025-06-26T09:40:00Z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4B22ED948A7A4D8ABB2123510D0E5B8E_13</vt:lpwstr>
  </property>
  <property fmtid="{D5CDD505-2E9C-101B-9397-08002B2CF9AE}" pid="4" name="KSOTemplateDocerSaveRecord">
    <vt:lpwstr>eyJoZGlkIjoiNWRiYThlMDlmMWUzMTBmZDQ0ZjA4NGM0ODY3NDQ5MjEiLCJ1c2VySWQiOiI0NjA2NjEyMTkifQ==</vt:lpwstr>
  </property>
</Properties>
</file>